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15F69">
        <w:rPr>
          <w:rFonts w:cs="Arial"/>
          <w:b/>
          <w:caps/>
          <w:sz w:val="28"/>
          <w:szCs w:val="28"/>
        </w:rPr>
        <w:t>104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15F69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15F69">
              <w:rPr>
                <w:rFonts w:cs="Arial"/>
                <w:sz w:val="20"/>
                <w:szCs w:val="20"/>
              </w:rPr>
              <w:t>Moção de Reconhecimento e Aplausos por oportunidade do transcurso do Dia Internacional da Enfermagem e do Enfermeiro, celebrado anualmente em 12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15F69" w:rsidRDefault="00215F69" w:rsidP="00215F69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215F69" w:rsidRDefault="00215F69" w:rsidP="00215F69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C23114" w:rsidRDefault="003F7497" w:rsidP="00215F6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215F69" w:rsidRPr="00215F69">
        <w:rPr>
          <w:rFonts w:cs="Arial"/>
        </w:rPr>
        <w:t>Moção de Reconhecimento e Aplausos por oportunidade do transcurso do Dia Internacional da Enfermagem e do Enfermeiro, celebrado anualmente em 12 de maio.</w:t>
      </w:r>
    </w:p>
    <w:p w:rsidR="00215F69" w:rsidRDefault="00215F69" w:rsidP="00215F6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Nesta oportunidade, então, consignamos os nossos mais sinceros cumprimentos pelo transcurso da data comemorativa dedicada à importante profissão. </w:t>
      </w:r>
    </w:p>
    <w:p w:rsidR="003A77BE" w:rsidRDefault="002213FA" w:rsidP="00215F6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215F69">
        <w:rPr>
          <w:rFonts w:cs="Arial"/>
        </w:rPr>
        <w:t xml:space="preserve">12 de maio de 2021. 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15F69" w:rsidRPr="005D429C" w:rsidRDefault="00215F69" w:rsidP="00215F69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215F69" w:rsidRDefault="00215F69" w:rsidP="00215F6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4652" w:rsidRDefault="003C4652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83083" w:rsidRDefault="00383083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38308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677" w:rsidRDefault="00721677">
      <w:r>
        <w:separator/>
      </w:r>
    </w:p>
  </w:endnote>
  <w:endnote w:type="continuationSeparator" w:id="0">
    <w:p w:rsidR="00721677" w:rsidRDefault="0072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677" w:rsidRDefault="00721677">
      <w:r>
        <w:separator/>
      </w:r>
    </w:p>
  </w:footnote>
  <w:footnote w:type="continuationSeparator" w:id="0">
    <w:p w:rsidR="00721677" w:rsidRDefault="00721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040D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040D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15F69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3083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B7762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1677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40D9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3911"/>
    <w:rsid w:val="00AD6B47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CD93-A381-4545-9BC0-6DC29D93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24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2019-12-02T18:32:00Z</cp:lastPrinted>
  <dcterms:created xsi:type="dcterms:W3CDTF">2021-05-10T13:22:00Z</dcterms:created>
  <dcterms:modified xsi:type="dcterms:W3CDTF">2021-05-10T17:35:00Z</dcterms:modified>
</cp:coreProperties>
</file>